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856D7" w14:textId="77777777" w:rsidR="00E47068" w:rsidRDefault="00AA4FE0" w:rsidP="00C009D8">
      <w:pPr>
        <w:pStyle w:val="NoSpacing"/>
      </w:pPr>
      <w:r>
        <w:rPr>
          <w:u w:val="single"/>
        </w:rPr>
        <w:t>John BERNEY</w:t>
      </w:r>
      <w:r>
        <w:t xml:space="preserve">       (d.1477-8)</w:t>
      </w:r>
    </w:p>
    <w:p w14:paraId="1F7836EC" w14:textId="77777777" w:rsidR="00AA4FE0" w:rsidRDefault="00AA4FE0" w:rsidP="00C009D8">
      <w:pPr>
        <w:pStyle w:val="NoSpacing"/>
      </w:pPr>
      <w:r>
        <w:t xml:space="preserve">of </w:t>
      </w:r>
      <w:proofErr w:type="spellStart"/>
      <w:r>
        <w:t>Wichingham</w:t>
      </w:r>
      <w:proofErr w:type="spellEnd"/>
      <w:r>
        <w:t>, Norfolk.</w:t>
      </w:r>
    </w:p>
    <w:p w14:paraId="61DFB3C7" w14:textId="77777777" w:rsidR="00AA4FE0" w:rsidRDefault="00AA4FE0" w:rsidP="00C009D8">
      <w:pPr>
        <w:pStyle w:val="NoSpacing"/>
      </w:pPr>
    </w:p>
    <w:p w14:paraId="5E00D466" w14:textId="77777777" w:rsidR="00AA4FE0" w:rsidRDefault="00AA4FE0" w:rsidP="00C009D8">
      <w:pPr>
        <w:pStyle w:val="NoSpacing"/>
      </w:pPr>
    </w:p>
    <w:p w14:paraId="60E1379A" w14:textId="77777777" w:rsidR="00AA4FE0" w:rsidRDefault="00AA4FE0" w:rsidP="00C009D8">
      <w:pPr>
        <w:pStyle w:val="NoSpacing"/>
      </w:pPr>
      <w:r>
        <w:t xml:space="preserve">         1477-8</w:t>
      </w:r>
      <w:r>
        <w:tab/>
        <w:t xml:space="preserve">When he died he was </w:t>
      </w:r>
      <w:proofErr w:type="spellStart"/>
      <w:r>
        <w:t>seised</w:t>
      </w:r>
      <w:proofErr w:type="spellEnd"/>
      <w:r>
        <w:t xml:space="preserve"> of the manor of </w:t>
      </w:r>
      <w:proofErr w:type="spellStart"/>
      <w:r>
        <w:t>Wichingham</w:t>
      </w:r>
      <w:proofErr w:type="spellEnd"/>
      <w:r>
        <w:t>.</w:t>
      </w:r>
    </w:p>
    <w:p w14:paraId="3B1EF406" w14:textId="5E0D63D0" w:rsidR="00AA4FE0" w:rsidRDefault="00AA4FE0" w:rsidP="00C009D8">
      <w:pPr>
        <w:pStyle w:val="NoSpacing"/>
      </w:pPr>
      <w:r>
        <w:tab/>
      </w:r>
      <w:r>
        <w:tab/>
        <w:t>(</w:t>
      </w:r>
      <w:hyperlink r:id="rId6" w:history="1">
        <w:r w:rsidRPr="00203C4C">
          <w:rPr>
            <w:rStyle w:val="Hyperlink"/>
          </w:rPr>
          <w:t>http://www.british-history.ac.uk/report.aspx?compid=78470</w:t>
        </w:r>
      </w:hyperlink>
      <w:r>
        <w:t>)</w:t>
      </w:r>
    </w:p>
    <w:p w14:paraId="42BB1068" w14:textId="047C1554" w:rsidR="003F7210" w:rsidRDefault="003F7210" w:rsidP="00C009D8">
      <w:pPr>
        <w:pStyle w:val="NoSpacing"/>
      </w:pPr>
      <w:r>
        <w:t>20 May1477</w:t>
      </w:r>
      <w:r>
        <w:tab/>
        <w:t>Writ of mandamus to the Escheator of Norfolk.  (C.F.R. 1471-85 p.138)</w:t>
      </w:r>
    </w:p>
    <w:p w14:paraId="2D84654B" w14:textId="77777777" w:rsidR="00AA4FE0" w:rsidRDefault="00AA4FE0" w:rsidP="00C009D8">
      <w:pPr>
        <w:pStyle w:val="NoSpacing"/>
      </w:pPr>
    </w:p>
    <w:p w14:paraId="4B2EC34A" w14:textId="77777777" w:rsidR="00AA4FE0" w:rsidRDefault="00AA4FE0" w:rsidP="00C009D8">
      <w:pPr>
        <w:pStyle w:val="NoSpacing"/>
      </w:pPr>
    </w:p>
    <w:p w14:paraId="5C06CDF1" w14:textId="274AEF30" w:rsidR="00AA4FE0" w:rsidRDefault="00AA4FE0" w:rsidP="00C009D8">
      <w:pPr>
        <w:pStyle w:val="NoSpacing"/>
      </w:pPr>
      <w:r>
        <w:t>15 September 2013</w:t>
      </w:r>
    </w:p>
    <w:p w14:paraId="00C6DCB5" w14:textId="1BE829F9" w:rsidR="003F7210" w:rsidRPr="00AA4FE0" w:rsidRDefault="003F7210" w:rsidP="00C009D8">
      <w:pPr>
        <w:pStyle w:val="NoSpacing"/>
      </w:pPr>
      <w:r>
        <w:t>12 May 2021</w:t>
      </w:r>
    </w:p>
    <w:sectPr w:rsidR="003F7210" w:rsidRPr="00AA4F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74861" w14:textId="77777777" w:rsidR="00AA4FE0" w:rsidRDefault="00AA4FE0" w:rsidP="00920DE3">
      <w:pPr>
        <w:spacing w:after="0" w:line="240" w:lineRule="auto"/>
      </w:pPr>
      <w:r>
        <w:separator/>
      </w:r>
    </w:p>
  </w:endnote>
  <w:endnote w:type="continuationSeparator" w:id="0">
    <w:p w14:paraId="55020767" w14:textId="77777777" w:rsidR="00AA4FE0" w:rsidRDefault="00AA4F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156F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CD4D1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1EDD447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85B8F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76B26" w14:textId="77777777" w:rsidR="00AA4FE0" w:rsidRDefault="00AA4FE0" w:rsidP="00920DE3">
      <w:pPr>
        <w:spacing w:after="0" w:line="240" w:lineRule="auto"/>
      </w:pPr>
      <w:r>
        <w:separator/>
      </w:r>
    </w:p>
  </w:footnote>
  <w:footnote w:type="continuationSeparator" w:id="0">
    <w:p w14:paraId="4990AB0B" w14:textId="77777777" w:rsidR="00AA4FE0" w:rsidRDefault="00AA4F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04060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4A658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8EB9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FE0"/>
    <w:rsid w:val="00120749"/>
    <w:rsid w:val="002422F6"/>
    <w:rsid w:val="003F7210"/>
    <w:rsid w:val="00624CAE"/>
    <w:rsid w:val="00920DE3"/>
    <w:rsid w:val="00AA4FE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EEEE5"/>
  <w15:docId w15:val="{A6F7F9F1-B85B-47BA-ADD3-95CD8B704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4F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47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4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2013-09-15T09:56:00Z</dcterms:created>
  <dcterms:modified xsi:type="dcterms:W3CDTF">2021-05-12T20:11:00Z</dcterms:modified>
</cp:coreProperties>
</file>